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1E7397">
        <w:rPr>
          <w:rFonts w:cs="Arial"/>
          <w:b/>
          <w:caps/>
          <w:sz w:val="28"/>
          <w:szCs w:val="28"/>
        </w:rPr>
        <w:t>25</w:t>
      </w:r>
      <w:r w:rsidR="0015272B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B32B4" w:rsidP="0001623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junto </w:t>
            </w:r>
            <w:r w:rsidR="008C0729">
              <w:rPr>
                <w:rFonts w:cs="Arial"/>
                <w:sz w:val="20"/>
                <w:szCs w:val="20"/>
              </w:rPr>
              <w:t xml:space="preserve">à Secretaria de Infraestrutura visando ao asfaltamento da Rua Domingos Lourenço Botelho, perto da Panificadora Rainha, no Bairro Cidade </w:t>
            </w:r>
            <w:r w:rsidR="00016235">
              <w:rPr>
                <w:rFonts w:cs="Arial"/>
                <w:sz w:val="20"/>
                <w:szCs w:val="20"/>
              </w:rPr>
              <w:t>Nova Jacareí</w:t>
            </w:r>
            <w:r w:rsidR="008C0729">
              <w:rPr>
                <w:rFonts w:cs="Arial"/>
                <w:sz w:val="20"/>
                <w:szCs w:val="20"/>
              </w:rPr>
              <w:t>, onde o calçamento ainda é de paralelepípedo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providências </w:t>
      </w:r>
      <w:r w:rsidR="007163F6" w:rsidRPr="007163F6">
        <w:rPr>
          <w:rFonts w:cs="Arial"/>
        </w:rPr>
        <w:t>junto à S</w:t>
      </w:r>
      <w:bookmarkStart w:id="0" w:name="_GoBack"/>
      <w:bookmarkEnd w:id="0"/>
      <w:r w:rsidR="007163F6" w:rsidRPr="007163F6">
        <w:rPr>
          <w:rFonts w:cs="Arial"/>
        </w:rPr>
        <w:t xml:space="preserve">ecretaria de Infraestrutura visando ao asfaltamento da Rua Domingos Lourenço Botelho, perto da panificadora Rainha, no </w:t>
      </w:r>
      <w:r w:rsidR="009A59FA">
        <w:rPr>
          <w:rFonts w:cs="Arial"/>
        </w:rPr>
        <w:t>B</w:t>
      </w:r>
      <w:r w:rsidR="007163F6" w:rsidRPr="007163F6">
        <w:rPr>
          <w:rFonts w:cs="Arial"/>
        </w:rPr>
        <w:t>airro Cidade Nova Jacareí, onde o calçamento ainda é de paralelepípedos</w:t>
      </w:r>
      <w:r w:rsidR="00584E86">
        <w:rPr>
          <w:rFonts w:cs="Arial"/>
        </w:rPr>
        <w:t>.</w:t>
      </w:r>
    </w:p>
    <w:p w:rsidR="003B56A4" w:rsidRPr="003B56A4" w:rsidRDefault="003B56A4" w:rsidP="003B56A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B56A4">
        <w:rPr>
          <w:rFonts w:cs="Arial"/>
        </w:rPr>
        <w:t>Acreditamos que o asfalto traz vantagens ao tráfego, como segurança devido à possibilidade de se fazer a sinalização do solo, já que os paralelepípedos não absorvem a tinta, e a eliminação da trepidação dos veículos, principalmente os mais pesados, que acabam afetando e causando rachaduras nos imóveis.</w:t>
      </w:r>
    </w:p>
    <w:p w:rsidR="00E376E9" w:rsidRDefault="003B56A4" w:rsidP="003B56A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B56A4">
        <w:rPr>
          <w:rFonts w:cs="Arial"/>
        </w:rPr>
        <w:t xml:space="preserve">Destacamos o envio do </w:t>
      </w:r>
      <w:r w:rsidRPr="003B56A4">
        <w:rPr>
          <w:rFonts w:cs="Arial"/>
          <w:b/>
        </w:rPr>
        <w:t>OFÍCIO INFRA Nº 108/2021/</w:t>
      </w:r>
      <w:proofErr w:type="spellStart"/>
      <w:r w:rsidRPr="003B56A4">
        <w:rPr>
          <w:rFonts w:cs="Arial"/>
          <w:b/>
        </w:rPr>
        <w:t>VERª.MA</w:t>
      </w:r>
      <w:proofErr w:type="spellEnd"/>
      <w:r w:rsidRPr="003B56A4">
        <w:rPr>
          <w:rFonts w:cs="Arial"/>
        </w:rPr>
        <w:t>, no dia 05 de maio de 2021, referente ao assunto</w:t>
      </w:r>
      <w:r w:rsidR="00E376E9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F8E">
        <w:rPr>
          <w:rFonts w:cs="Arial"/>
        </w:rPr>
        <w:t>12</w:t>
      </w:r>
      <w:r w:rsidR="00584E86">
        <w:rPr>
          <w:rFonts w:cs="Arial"/>
        </w:rPr>
        <w:t xml:space="preserve"> de </w:t>
      </w:r>
      <w:r w:rsidR="00AD3F8E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123C8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9123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388" w:rsidRDefault="000F5388">
      <w:r>
        <w:separator/>
      </w:r>
    </w:p>
  </w:endnote>
  <w:endnote w:type="continuationSeparator" w:id="0">
    <w:p w:rsidR="000F5388" w:rsidRDefault="000F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388" w:rsidRDefault="000F5388">
      <w:r>
        <w:separator/>
      </w:r>
    </w:p>
  </w:footnote>
  <w:footnote w:type="continuationSeparator" w:id="0">
    <w:p w:rsidR="000F5388" w:rsidRDefault="000F5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1096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AE3"/>
    <w:rsid w:val="00034A23"/>
    <w:rsid w:val="00043B26"/>
    <w:rsid w:val="00045D0E"/>
    <w:rsid w:val="00047EFF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B1B"/>
    <w:rsid w:val="000D69A2"/>
    <w:rsid w:val="000E2B8B"/>
    <w:rsid w:val="000E3BE0"/>
    <w:rsid w:val="000E7178"/>
    <w:rsid w:val="000F1773"/>
    <w:rsid w:val="000F1C15"/>
    <w:rsid w:val="000F2506"/>
    <w:rsid w:val="000F5388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CF2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7613"/>
    <w:rsid w:val="0020022F"/>
    <w:rsid w:val="002044D0"/>
    <w:rsid w:val="00204A6A"/>
    <w:rsid w:val="00204ED7"/>
    <w:rsid w:val="00205E78"/>
    <w:rsid w:val="00210390"/>
    <w:rsid w:val="0021277F"/>
    <w:rsid w:val="00212E2C"/>
    <w:rsid w:val="00230859"/>
    <w:rsid w:val="00231E06"/>
    <w:rsid w:val="00235BD5"/>
    <w:rsid w:val="00240DDA"/>
    <w:rsid w:val="002460CA"/>
    <w:rsid w:val="00247551"/>
    <w:rsid w:val="0025136E"/>
    <w:rsid w:val="00253C82"/>
    <w:rsid w:val="00254F97"/>
    <w:rsid w:val="00263419"/>
    <w:rsid w:val="00266B01"/>
    <w:rsid w:val="00267274"/>
    <w:rsid w:val="00270AC7"/>
    <w:rsid w:val="002724F9"/>
    <w:rsid w:val="00281877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FB1"/>
    <w:rsid w:val="002F02DB"/>
    <w:rsid w:val="0030168E"/>
    <w:rsid w:val="003060CD"/>
    <w:rsid w:val="00317C1A"/>
    <w:rsid w:val="003205B5"/>
    <w:rsid w:val="00323F0F"/>
    <w:rsid w:val="003272A9"/>
    <w:rsid w:val="00341327"/>
    <w:rsid w:val="00343DCC"/>
    <w:rsid w:val="00345436"/>
    <w:rsid w:val="00346E9F"/>
    <w:rsid w:val="00347D5E"/>
    <w:rsid w:val="003510AF"/>
    <w:rsid w:val="00352128"/>
    <w:rsid w:val="00352E6D"/>
    <w:rsid w:val="00355C7E"/>
    <w:rsid w:val="00362F8B"/>
    <w:rsid w:val="003638CC"/>
    <w:rsid w:val="00367DC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12795"/>
    <w:rsid w:val="0043369C"/>
    <w:rsid w:val="00435B72"/>
    <w:rsid w:val="0043610D"/>
    <w:rsid w:val="0044414B"/>
    <w:rsid w:val="00444BB5"/>
    <w:rsid w:val="004468D2"/>
    <w:rsid w:val="00451BDA"/>
    <w:rsid w:val="00452673"/>
    <w:rsid w:val="0046044A"/>
    <w:rsid w:val="00471287"/>
    <w:rsid w:val="00474C0B"/>
    <w:rsid w:val="00484A85"/>
    <w:rsid w:val="00487D64"/>
    <w:rsid w:val="00493115"/>
    <w:rsid w:val="0049423C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32C5"/>
    <w:rsid w:val="004D3A9D"/>
    <w:rsid w:val="004E06ED"/>
    <w:rsid w:val="004E314A"/>
    <w:rsid w:val="004E46DA"/>
    <w:rsid w:val="004E54C5"/>
    <w:rsid w:val="004E60A1"/>
    <w:rsid w:val="004E7242"/>
    <w:rsid w:val="004F0B21"/>
    <w:rsid w:val="004F2288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65BD"/>
    <w:rsid w:val="005A01D0"/>
    <w:rsid w:val="005A03FA"/>
    <w:rsid w:val="005A2B48"/>
    <w:rsid w:val="005A2D4F"/>
    <w:rsid w:val="005A587F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6041AC"/>
    <w:rsid w:val="006144F0"/>
    <w:rsid w:val="00624472"/>
    <w:rsid w:val="0062576D"/>
    <w:rsid w:val="00625A66"/>
    <w:rsid w:val="00630874"/>
    <w:rsid w:val="006342A9"/>
    <w:rsid w:val="00635D04"/>
    <w:rsid w:val="006426AE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D6F7D"/>
    <w:rsid w:val="006E0A80"/>
    <w:rsid w:val="006E46F3"/>
    <w:rsid w:val="006E57C9"/>
    <w:rsid w:val="006E6581"/>
    <w:rsid w:val="006E7E66"/>
    <w:rsid w:val="006F21EE"/>
    <w:rsid w:val="006F4E64"/>
    <w:rsid w:val="006F7567"/>
    <w:rsid w:val="006F7B0A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7BA9"/>
    <w:rsid w:val="008C0729"/>
    <w:rsid w:val="008C33AB"/>
    <w:rsid w:val="008C72B7"/>
    <w:rsid w:val="008D35C4"/>
    <w:rsid w:val="008F1E6B"/>
    <w:rsid w:val="008F32B5"/>
    <w:rsid w:val="008F7625"/>
    <w:rsid w:val="00902ECD"/>
    <w:rsid w:val="00902F8A"/>
    <w:rsid w:val="0090560A"/>
    <w:rsid w:val="009123C8"/>
    <w:rsid w:val="00922964"/>
    <w:rsid w:val="00931192"/>
    <w:rsid w:val="009321EF"/>
    <w:rsid w:val="009329F7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A2D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A0049F"/>
    <w:rsid w:val="00A026DA"/>
    <w:rsid w:val="00A0463C"/>
    <w:rsid w:val="00A05E0F"/>
    <w:rsid w:val="00A0655B"/>
    <w:rsid w:val="00A11F3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C0D0C"/>
    <w:rsid w:val="00AC24F9"/>
    <w:rsid w:val="00AC6256"/>
    <w:rsid w:val="00AC712C"/>
    <w:rsid w:val="00AD3733"/>
    <w:rsid w:val="00AD3F8E"/>
    <w:rsid w:val="00AD6B47"/>
    <w:rsid w:val="00AE447C"/>
    <w:rsid w:val="00AF3C4D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900A1"/>
    <w:rsid w:val="00B97EB1"/>
    <w:rsid w:val="00BA1565"/>
    <w:rsid w:val="00BA3DB0"/>
    <w:rsid w:val="00BB1A6F"/>
    <w:rsid w:val="00BB3F3E"/>
    <w:rsid w:val="00BC0694"/>
    <w:rsid w:val="00BC123C"/>
    <w:rsid w:val="00BC3B63"/>
    <w:rsid w:val="00BC44DF"/>
    <w:rsid w:val="00BC58F1"/>
    <w:rsid w:val="00BC5B1E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36E68"/>
    <w:rsid w:val="00C379C9"/>
    <w:rsid w:val="00C41AC9"/>
    <w:rsid w:val="00C42806"/>
    <w:rsid w:val="00C43001"/>
    <w:rsid w:val="00C44D39"/>
    <w:rsid w:val="00C45509"/>
    <w:rsid w:val="00C618F0"/>
    <w:rsid w:val="00C7080A"/>
    <w:rsid w:val="00C7096C"/>
    <w:rsid w:val="00C73A1C"/>
    <w:rsid w:val="00C76263"/>
    <w:rsid w:val="00C81A87"/>
    <w:rsid w:val="00C847CF"/>
    <w:rsid w:val="00C858B3"/>
    <w:rsid w:val="00C9141B"/>
    <w:rsid w:val="00C92075"/>
    <w:rsid w:val="00C935B3"/>
    <w:rsid w:val="00C94949"/>
    <w:rsid w:val="00CA759E"/>
    <w:rsid w:val="00CA7AD2"/>
    <w:rsid w:val="00CB2BAB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4138"/>
    <w:rsid w:val="00D64773"/>
    <w:rsid w:val="00D64A2A"/>
    <w:rsid w:val="00D704F0"/>
    <w:rsid w:val="00D71B5B"/>
    <w:rsid w:val="00D721BC"/>
    <w:rsid w:val="00D7335B"/>
    <w:rsid w:val="00D8365B"/>
    <w:rsid w:val="00D90CF2"/>
    <w:rsid w:val="00D91B2F"/>
    <w:rsid w:val="00D9348D"/>
    <w:rsid w:val="00DB23E5"/>
    <w:rsid w:val="00DB2EB9"/>
    <w:rsid w:val="00DB48F6"/>
    <w:rsid w:val="00DB57DD"/>
    <w:rsid w:val="00DC12E3"/>
    <w:rsid w:val="00DD024E"/>
    <w:rsid w:val="00DD5C1F"/>
    <w:rsid w:val="00DD7D6D"/>
    <w:rsid w:val="00DE1EC0"/>
    <w:rsid w:val="00DE3EE2"/>
    <w:rsid w:val="00DE50DD"/>
    <w:rsid w:val="00E0249F"/>
    <w:rsid w:val="00E061C6"/>
    <w:rsid w:val="00E06755"/>
    <w:rsid w:val="00E07978"/>
    <w:rsid w:val="00E11F92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7128"/>
    <w:rsid w:val="00E376E9"/>
    <w:rsid w:val="00E51448"/>
    <w:rsid w:val="00E66CFD"/>
    <w:rsid w:val="00E70F8B"/>
    <w:rsid w:val="00E721EC"/>
    <w:rsid w:val="00E7311B"/>
    <w:rsid w:val="00E750F4"/>
    <w:rsid w:val="00E7547E"/>
    <w:rsid w:val="00E83EE3"/>
    <w:rsid w:val="00E86C30"/>
    <w:rsid w:val="00E90791"/>
    <w:rsid w:val="00E90C30"/>
    <w:rsid w:val="00E920F5"/>
    <w:rsid w:val="00E93990"/>
    <w:rsid w:val="00E95AD8"/>
    <w:rsid w:val="00EA6AD9"/>
    <w:rsid w:val="00EB04D6"/>
    <w:rsid w:val="00EB1DFB"/>
    <w:rsid w:val="00EC3ABE"/>
    <w:rsid w:val="00ED0429"/>
    <w:rsid w:val="00ED2065"/>
    <w:rsid w:val="00ED4D34"/>
    <w:rsid w:val="00EE3D6F"/>
    <w:rsid w:val="00EE3F42"/>
    <w:rsid w:val="00EF5FEE"/>
    <w:rsid w:val="00EF77C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79D"/>
    <w:rsid w:val="00F420E5"/>
    <w:rsid w:val="00F42C63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4EC1"/>
    <w:rsid w:val="00F85DCC"/>
    <w:rsid w:val="00F87F2E"/>
    <w:rsid w:val="00F97CB4"/>
    <w:rsid w:val="00FA282F"/>
    <w:rsid w:val="00FA3CFC"/>
    <w:rsid w:val="00FB00FA"/>
    <w:rsid w:val="00FB0AEF"/>
    <w:rsid w:val="00FB32B4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AA78C-FE95-4D21-BCF1-CD6EB37C8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2020-03-16T12:28:00Z</cp:lastPrinted>
  <dcterms:created xsi:type="dcterms:W3CDTF">2021-05-11T11:52:00Z</dcterms:created>
  <dcterms:modified xsi:type="dcterms:W3CDTF">2021-05-11T11:55:00Z</dcterms:modified>
</cp:coreProperties>
</file>